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D381B">
        <w:rPr>
          <w:rFonts w:cs="Arial"/>
          <w:b/>
          <w:caps/>
          <w:sz w:val="28"/>
          <w:szCs w:val="28"/>
        </w:rPr>
        <w:t>117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458B0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458B0">
              <w:rPr>
                <w:rFonts w:cs="Arial"/>
                <w:sz w:val="20"/>
                <w:szCs w:val="20"/>
              </w:rPr>
              <w:t>Registra o transcurso do Dia do Gari, 16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</w:t>
      </w:r>
      <w:r w:rsidR="007458B0" w:rsidRPr="007458B0">
        <w:rPr>
          <w:rFonts w:cs="Arial"/>
        </w:rPr>
        <w:t>o transcurso do Dia do Gari, 16 de maio.</w:t>
      </w:r>
    </w:p>
    <w:p w:rsidR="007458B0" w:rsidRPr="007458B0" w:rsidRDefault="007458B0" w:rsidP="007458B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Destacamos a</w:t>
      </w:r>
      <w:r w:rsidRPr="007458B0">
        <w:rPr>
          <w:rFonts w:cs="Arial"/>
        </w:rPr>
        <w:t xml:space="preserve"> grande importância dessa data</w:t>
      </w:r>
      <w:r>
        <w:rPr>
          <w:rFonts w:cs="Arial"/>
        </w:rPr>
        <w:t>,</w:t>
      </w:r>
      <w:r w:rsidRPr="007458B0">
        <w:rPr>
          <w:rFonts w:cs="Arial"/>
        </w:rPr>
        <w:t xml:space="preserve"> que tem por objetivo homenagear os profissionais responsáveis em manter as ruas, praças e praias limpas de todo o lixo gerado naturalmente ou por ação do ser humano.</w:t>
      </w:r>
    </w:p>
    <w:p w:rsidR="007458B0" w:rsidRDefault="007458B0" w:rsidP="007458B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458B0">
        <w:rPr>
          <w:rFonts w:cs="Arial"/>
        </w:rPr>
        <w:t>Dessa forma, é notório que no Brasil os garis não recebem o devido respeito e visibilidade que merecem, pois é graças ao seu trabalho que os cidadãos podem viver em uma cidade mais limpa e bonita. É muito importante cada indivíduo fazer a sua parte e não jogar lixo nas ruas.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7458B0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7458B0">
        <w:rPr>
          <w:rFonts w:cs="Arial"/>
        </w:rPr>
        <w:t>19 de maio de 2021.</w:t>
      </w:r>
    </w:p>
    <w:p w:rsidR="007458B0" w:rsidRDefault="007458B0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458B0" w:rsidRDefault="007458B0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458B0" w:rsidRPr="005D429C" w:rsidRDefault="007458B0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7458B0" w:rsidRDefault="007458B0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  <w:bookmarkStart w:id="0" w:name="_GoBack"/>
      <w:bookmarkEnd w:id="0"/>
    </w:p>
    <w:sectPr w:rsidR="007458B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297" w:rsidRDefault="002F2297">
      <w:r>
        <w:separator/>
      </w:r>
    </w:p>
  </w:endnote>
  <w:endnote w:type="continuationSeparator" w:id="0">
    <w:p w:rsidR="002F2297" w:rsidRDefault="002F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297" w:rsidRDefault="002F2297">
      <w:r>
        <w:separator/>
      </w:r>
    </w:p>
  </w:footnote>
  <w:footnote w:type="continuationSeparator" w:id="0">
    <w:p w:rsidR="002F2297" w:rsidRDefault="002F2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2F2297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458B0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381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2C0A-CEE1-4C49-8BD1-B73A3D54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2019-12-02T18:32:00Z</cp:lastPrinted>
  <dcterms:created xsi:type="dcterms:W3CDTF">2021-05-17T15:45:00Z</dcterms:created>
  <dcterms:modified xsi:type="dcterms:W3CDTF">2021-05-17T15:45:00Z</dcterms:modified>
</cp:coreProperties>
</file>